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10034790</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Lagertechnik Depot</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DMT-2026-0009</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